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1E223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GRIFFITH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539D1D6C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7EA7BA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56F34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Richard Griffith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Stickford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(Gentry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p.220)</w:t>
      </w:r>
    </w:p>
    <w:p w14:paraId="78B7CF31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Lionel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Dymoke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d.1519)(q.v.).   (ibid.)</w:t>
      </w:r>
    </w:p>
    <w:p w14:paraId="3E947892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 Alice.</w:t>
      </w:r>
    </w:p>
    <w:p w14:paraId="60E256EC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(Ancestry.co.uk, citing “UK and Ireland, Find a Grave Index, 1300’s – current)</w:t>
      </w:r>
    </w:p>
    <w:p w14:paraId="662D8C6D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112A0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48CF2" w14:textId="77777777" w:rsidR="00B863C8" w:rsidRDefault="00B863C8" w:rsidP="00B863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2021</w:t>
      </w:r>
    </w:p>
    <w:p w14:paraId="3D9B63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D742" w14:textId="77777777" w:rsidR="00B863C8" w:rsidRDefault="00B863C8" w:rsidP="009139A6">
      <w:r>
        <w:separator/>
      </w:r>
    </w:p>
  </w:endnote>
  <w:endnote w:type="continuationSeparator" w:id="0">
    <w:p w14:paraId="74270EAA" w14:textId="77777777" w:rsidR="00B863C8" w:rsidRDefault="00B863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D9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EA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38C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7BB11" w14:textId="77777777" w:rsidR="00B863C8" w:rsidRDefault="00B863C8" w:rsidP="009139A6">
      <w:r>
        <w:separator/>
      </w:r>
    </w:p>
  </w:footnote>
  <w:footnote w:type="continuationSeparator" w:id="0">
    <w:p w14:paraId="41166918" w14:textId="77777777" w:rsidR="00B863C8" w:rsidRDefault="00B863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C14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B7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546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3C8"/>
    <w:rsid w:val="000666E0"/>
    <w:rsid w:val="002510B7"/>
    <w:rsid w:val="005C130B"/>
    <w:rsid w:val="00826F5C"/>
    <w:rsid w:val="009139A6"/>
    <w:rsid w:val="009448BB"/>
    <w:rsid w:val="00A3176C"/>
    <w:rsid w:val="00AE65F8"/>
    <w:rsid w:val="00B863C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32C93"/>
  <w15:chartTrackingRefBased/>
  <w15:docId w15:val="{041950C9-B3F6-4EDB-8A2A-867A87F1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2021-06-17T20:47:00Z</dcterms:created>
  <dcterms:modified xsi:type="dcterms:W3CDTF">2021-06-17T20:47:00Z</dcterms:modified>
</cp:coreProperties>
</file>